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9C91F" w14:textId="77777777" w:rsidR="00AD5788" w:rsidRDefault="00AD5788" w:rsidP="00AD5788">
      <w:pPr>
        <w:pStyle w:val="NoSpacing"/>
        <w:rPr>
          <w:rFonts w:cs="Times New Roman"/>
          <w:szCs w:val="24"/>
        </w:rPr>
      </w:pPr>
      <w:proofErr w:type="gramStart"/>
      <w:r>
        <w:rPr>
          <w:rFonts w:cs="Times New Roman"/>
          <w:szCs w:val="24"/>
          <w:u w:val="single"/>
        </w:rPr>
        <w:t>W.WARREN</w:t>
      </w:r>
      <w:proofErr w:type="gramEnd"/>
      <w:r>
        <w:rPr>
          <w:rFonts w:cs="Times New Roman"/>
          <w:szCs w:val="24"/>
        </w:rPr>
        <w:t xml:space="preserve">        (fl.1468-9)</w:t>
      </w:r>
    </w:p>
    <w:p w14:paraId="75554AB4" w14:textId="77777777" w:rsidR="00AD5788" w:rsidRDefault="00AD5788" w:rsidP="00AD57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41FCE2E" w14:textId="77777777" w:rsidR="00AD5788" w:rsidRDefault="00AD5788" w:rsidP="00AD5788">
      <w:pPr>
        <w:pStyle w:val="NoSpacing"/>
        <w:rPr>
          <w:rFonts w:cs="Times New Roman"/>
          <w:szCs w:val="24"/>
        </w:rPr>
      </w:pPr>
    </w:p>
    <w:p w14:paraId="3335AD6D" w14:textId="77777777" w:rsidR="00AD5788" w:rsidRDefault="00AD5788" w:rsidP="00AD5788">
      <w:pPr>
        <w:pStyle w:val="NoSpacing"/>
        <w:rPr>
          <w:rFonts w:cs="Times New Roman"/>
          <w:szCs w:val="24"/>
        </w:rPr>
      </w:pPr>
    </w:p>
    <w:p w14:paraId="2D4B0BF6" w14:textId="77777777" w:rsidR="00AD5788" w:rsidRDefault="00AD5788" w:rsidP="00AD57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M.Gram</w:t>
      </w:r>
      <w:proofErr w:type="spellEnd"/>
      <w:r>
        <w:rPr>
          <w:rFonts w:cs="Times New Roman"/>
          <w:szCs w:val="24"/>
        </w:rPr>
        <w:t xml:space="preserve">.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342)</w:t>
      </w:r>
    </w:p>
    <w:p w14:paraId="33169C48" w14:textId="77777777" w:rsidR="00AD5788" w:rsidRDefault="00AD5788" w:rsidP="00AD5788">
      <w:pPr>
        <w:pStyle w:val="NoSpacing"/>
        <w:rPr>
          <w:rFonts w:cs="Times New Roman"/>
          <w:szCs w:val="24"/>
        </w:rPr>
      </w:pPr>
    </w:p>
    <w:p w14:paraId="05764DAD" w14:textId="77777777" w:rsidR="00AD5788" w:rsidRDefault="00AD5788" w:rsidP="00AD5788">
      <w:pPr>
        <w:pStyle w:val="NoSpacing"/>
        <w:rPr>
          <w:rFonts w:cs="Times New Roman"/>
          <w:szCs w:val="24"/>
        </w:rPr>
      </w:pPr>
    </w:p>
    <w:p w14:paraId="268E9F52" w14:textId="77777777" w:rsidR="00AD5788" w:rsidRDefault="00AD5788" w:rsidP="00AD57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2022</w:t>
      </w:r>
    </w:p>
    <w:p w14:paraId="65694F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28C8" w14:textId="77777777" w:rsidR="00AD5788" w:rsidRDefault="00AD5788" w:rsidP="009139A6">
      <w:r>
        <w:separator/>
      </w:r>
    </w:p>
  </w:endnote>
  <w:endnote w:type="continuationSeparator" w:id="0">
    <w:p w14:paraId="5A343E19" w14:textId="77777777" w:rsidR="00AD5788" w:rsidRDefault="00AD57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64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97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E5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C5AB" w14:textId="77777777" w:rsidR="00AD5788" w:rsidRDefault="00AD5788" w:rsidP="009139A6">
      <w:r>
        <w:separator/>
      </w:r>
    </w:p>
  </w:footnote>
  <w:footnote w:type="continuationSeparator" w:id="0">
    <w:p w14:paraId="1647CA34" w14:textId="77777777" w:rsidR="00AD5788" w:rsidRDefault="00AD57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6D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5B4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290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88"/>
    <w:rsid w:val="000666E0"/>
    <w:rsid w:val="002510B7"/>
    <w:rsid w:val="005C130B"/>
    <w:rsid w:val="00826F5C"/>
    <w:rsid w:val="009139A6"/>
    <w:rsid w:val="009448BB"/>
    <w:rsid w:val="00947624"/>
    <w:rsid w:val="00A3176C"/>
    <w:rsid w:val="00AD578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F766"/>
  <w15:chartTrackingRefBased/>
  <w15:docId w15:val="{93A7121D-F882-4D9B-B20E-3D280D3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2023-01-07T21:29:00Z</dcterms:created>
  <dcterms:modified xsi:type="dcterms:W3CDTF">2023-01-07T21:29:00Z</dcterms:modified>
</cp:coreProperties>
</file>